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C893B" w14:textId="77777777" w:rsidR="00283828" w:rsidRDefault="00283828" w:rsidP="002838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de SHIRLEY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07F997EB" w14:textId="77777777" w:rsidR="00283828" w:rsidRDefault="00283828" w:rsidP="002838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45D30A" w14:textId="77777777" w:rsidR="00283828" w:rsidRDefault="00283828" w:rsidP="002838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BDD0BE" w14:textId="77777777" w:rsidR="00283828" w:rsidRDefault="00283828" w:rsidP="002838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commission held in Repton, Derbyshire, into lands of </w:t>
      </w:r>
    </w:p>
    <w:p w14:paraId="6EFDE602" w14:textId="77777777" w:rsidR="00283828" w:rsidRDefault="00283828" w:rsidP="002838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Hervill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D6DC487" w14:textId="77777777" w:rsidR="00283828" w:rsidRDefault="00283828" w:rsidP="002838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19-73)</w:t>
      </w:r>
    </w:p>
    <w:p w14:paraId="171934CE" w14:textId="77777777" w:rsidR="00283828" w:rsidRDefault="00283828" w:rsidP="002838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0B7A6F" w14:textId="77777777" w:rsidR="00283828" w:rsidRDefault="00283828" w:rsidP="002838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64C59E" w14:textId="77777777" w:rsidR="00283828" w:rsidRPr="00141F88" w:rsidRDefault="00283828" w:rsidP="002838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March 2022</w:t>
      </w:r>
    </w:p>
    <w:p w14:paraId="5FBCADB9" w14:textId="40FE41AC" w:rsidR="00BA00AB" w:rsidRPr="0028382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838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38AA9" w14:textId="77777777" w:rsidR="00283828" w:rsidRDefault="00283828" w:rsidP="009139A6">
      <w:r>
        <w:separator/>
      </w:r>
    </w:p>
  </w:endnote>
  <w:endnote w:type="continuationSeparator" w:id="0">
    <w:p w14:paraId="3E1D33AB" w14:textId="77777777" w:rsidR="00283828" w:rsidRDefault="002838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4D8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4FCD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DCE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18572" w14:textId="77777777" w:rsidR="00283828" w:rsidRDefault="00283828" w:rsidP="009139A6">
      <w:r>
        <w:separator/>
      </w:r>
    </w:p>
  </w:footnote>
  <w:footnote w:type="continuationSeparator" w:id="0">
    <w:p w14:paraId="7349773A" w14:textId="77777777" w:rsidR="00283828" w:rsidRDefault="002838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AFC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BA8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DDB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828"/>
    <w:rsid w:val="000666E0"/>
    <w:rsid w:val="002510B7"/>
    <w:rsid w:val="0028382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70101"/>
  <w15:chartTrackingRefBased/>
  <w15:docId w15:val="{DD1237E3-71A1-458C-A120-24B50385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2022-03-25T20:57:00Z</dcterms:created>
  <dcterms:modified xsi:type="dcterms:W3CDTF">2022-03-25T20:58:00Z</dcterms:modified>
</cp:coreProperties>
</file>